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2DDF" w14:textId="77777777" w:rsidR="002D2F06" w:rsidRPr="00575886" w:rsidRDefault="002D2F06" w:rsidP="002D2F0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</w:p>
    <w:p w14:paraId="71287BC1" w14:textId="77777777" w:rsidR="002D2F06" w:rsidRPr="00BF3A95" w:rsidRDefault="002D2F06" w:rsidP="002D2F06">
      <w:pPr>
        <w:pStyle w:val="berschriftInhaltsverzeichnis"/>
        <w:rPr>
          <w:color w:val="A6A6A6" w:themeColor="background1" w:themeShade="A6"/>
        </w:rPr>
      </w:pPr>
      <w:r w:rsidRPr="00BF3A95">
        <w:rPr>
          <w:color w:val="A6A6A6" w:themeColor="background1" w:themeShade="A6"/>
        </w:rPr>
        <w:t xml:space="preserve">Handels- und Berufsregister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D2F06" w14:paraId="3D58F478" w14:textId="77777777" w:rsidTr="00704F9A"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3920A0B6" w14:textId="77777777" w:rsidR="002D2F06" w:rsidRDefault="002D2F06" w:rsidP="00DA4653">
            <w:r>
              <w:t xml:space="preserve">Name des Unternehmens </w:t>
            </w:r>
          </w:p>
        </w:tc>
        <w:sdt>
          <w:sdtPr>
            <w:id w:val="-99338078"/>
            <w:placeholder>
              <w:docPart w:val="603E40CEF2EA45BEA2C6E61D11D62101"/>
            </w:placeholder>
            <w:showingPlcHdr/>
          </w:sdtPr>
          <w:sdtEndPr/>
          <w:sdtContent>
            <w:tc>
              <w:tcPr>
                <w:tcW w:w="45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3C23ADD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D2F06" w14:paraId="0E768E59" w14:textId="77777777" w:rsidTr="00704F9A">
        <w:trPr>
          <w:trHeight w:val="3130"/>
        </w:trPr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18A784AD" w14:textId="77777777" w:rsidR="002D2F06" w:rsidRDefault="002D2F06" w:rsidP="00DA4653">
            <w:r>
              <w:t xml:space="preserve">Funktion im Vergabeverfahren </w:t>
            </w:r>
          </w:p>
          <w:p w14:paraId="6D999598" w14:textId="77777777" w:rsidR="002D2F06" w:rsidRDefault="002D2F06" w:rsidP="00DA4653">
            <w:r>
              <w:t>(Bitte nur eine Variante auswählen.)</w:t>
            </w:r>
          </w:p>
        </w:tc>
        <w:tc>
          <w:tcPr>
            <w:tcW w:w="4530" w:type="dxa"/>
            <w:tcBorders>
              <w:left w:val="nil"/>
              <w:right w:val="nil"/>
            </w:tcBorders>
          </w:tcPr>
          <w:p w14:paraId="380CE3A0" w14:textId="77777777" w:rsidR="002D2F06" w:rsidRDefault="00B90D85" w:rsidP="00DA4653">
            <w:sdt>
              <w:sdtPr>
                <w:id w:val="-1362970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Einzelbewerber </w:t>
            </w:r>
          </w:p>
          <w:p w14:paraId="61855142" w14:textId="77777777" w:rsidR="002D2F06" w:rsidRDefault="00B90D85" w:rsidP="00DA4653">
            <w:sdt>
              <w:sdtPr>
                <w:id w:val="-7141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Mitglied der folgenden Bewerbergemeinschaft: </w:t>
            </w:r>
          </w:p>
          <w:sdt>
            <w:sdtPr>
              <w:id w:val="2109995413"/>
              <w:placeholder>
                <w:docPart w:val="603E40CEF2EA45BEA2C6E61D11D62101"/>
              </w:placeholder>
              <w:showingPlcHdr/>
            </w:sdtPr>
            <w:sdtEndPr/>
            <w:sdtContent>
              <w:p w14:paraId="528B2C8A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  <w:p w14:paraId="403882A0" w14:textId="77777777" w:rsidR="002D2F06" w:rsidRDefault="00B90D85" w:rsidP="00DA4653">
            <w:sdt>
              <w:sdtPr>
                <w:id w:val="129602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Eignungsleihendes Unternehmen für folgende Einzelbewerber/ folgende Bewerbergemeinschaft: </w:t>
            </w:r>
          </w:p>
          <w:sdt>
            <w:sdtPr>
              <w:id w:val="-638270353"/>
              <w:placeholder>
                <w:docPart w:val="603E40CEF2EA45BEA2C6E61D11D62101"/>
              </w:placeholder>
              <w:showingPlcHdr/>
            </w:sdtPr>
            <w:sdtEndPr/>
            <w:sdtContent>
              <w:p w14:paraId="52F7FB75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</w:tbl>
    <w:p w14:paraId="753FB3D0" w14:textId="77777777" w:rsidR="002D2F06" w:rsidRDefault="002D2F06" w:rsidP="002D2F06"/>
    <w:p w14:paraId="27A64A49" w14:textId="1181DB9E" w:rsidR="002D2F06" w:rsidRDefault="007811E4" w:rsidP="002D2F06">
      <w:r w:rsidRPr="007811E4">
        <w:t>Auszug (eine Kopie) aus dem Handels- bzw. Berufsregister oder ein vergleichbare</w:t>
      </w:r>
      <w:r w:rsidR="008B1AFF">
        <w:t>r</w:t>
      </w:r>
      <w:r w:rsidRPr="007811E4">
        <w:t xml:space="preserve"> Nachweis der Existenz des Unternehmens. Der jeweilige Nachweis ist nicht älter als sechs Monate, gerechnet ab dem Ende der Teilnahmefrist. Als im Handels- und Berufsregister nicht eingetragener bzw. ausländischer Bewerber ist es gestattet, vergleichbare, gleichwertige Nachweise vorzulegen; die Gleichwertigkeit ist gleichzeitig mit der Vorlage nachzuweisen. Der jeweilige Nachweis ist diesem Formblatt beizufügen.</w:t>
      </w:r>
    </w:p>
    <w:p w14:paraId="317C98A7" w14:textId="77777777" w:rsidR="002D2F06" w:rsidRDefault="002D2F06" w:rsidP="002D2F06">
      <w:r>
        <w:t xml:space="preserve">Anlage: </w:t>
      </w:r>
      <w:sdt>
        <w:sdtPr>
          <w:id w:val="-802614465"/>
          <w:placeholder>
            <w:docPart w:val="603E40CEF2EA45BEA2C6E61D11D62101"/>
          </w:placeholder>
          <w:showingPlcHdr/>
        </w:sdtPr>
        <w:sdtEndPr/>
        <w:sdtContent>
          <w:r w:rsidRPr="00C006E6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A5D6CB0" w14:textId="44479BBA" w:rsidR="007C5C25" w:rsidRDefault="007C5C25" w:rsidP="007C5C25">
      <w:pPr>
        <w:tabs>
          <w:tab w:val="left" w:pos="1995"/>
        </w:tabs>
      </w:pPr>
    </w:p>
    <w:p w14:paraId="69465EF2" w14:textId="4BB54DDE" w:rsidR="00BF3A95" w:rsidRPr="00BF3A95" w:rsidRDefault="00BF3A95" w:rsidP="00BF3A95">
      <w:pPr>
        <w:tabs>
          <w:tab w:val="left" w:pos="1215"/>
        </w:tabs>
      </w:pPr>
      <w:r>
        <w:tab/>
      </w:r>
    </w:p>
    <w:sectPr w:rsidR="00BF3A95" w:rsidRPr="00BF3A95" w:rsidSect="00A073B4">
      <w:head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0780F" w14:textId="77777777" w:rsidR="00B90D85" w:rsidRDefault="00B90D85" w:rsidP="00062AE7">
      <w:pPr>
        <w:spacing w:after="0" w:line="240" w:lineRule="auto"/>
      </w:pPr>
      <w:r>
        <w:separator/>
      </w:r>
    </w:p>
  </w:endnote>
  <w:endnote w:type="continuationSeparator" w:id="0">
    <w:p w14:paraId="01B82748" w14:textId="77777777" w:rsidR="00B90D85" w:rsidRDefault="00B90D85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18CE0" w14:textId="77777777" w:rsidR="00B90D85" w:rsidRDefault="00B90D85" w:rsidP="00062AE7">
      <w:pPr>
        <w:spacing w:after="0" w:line="240" w:lineRule="auto"/>
      </w:pPr>
      <w:r>
        <w:separator/>
      </w:r>
    </w:p>
  </w:footnote>
  <w:footnote w:type="continuationSeparator" w:id="0">
    <w:p w14:paraId="13A9849D" w14:textId="77777777" w:rsidR="00B90D85" w:rsidRDefault="00B90D85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BF3A95" w:rsidRPr="00BF3A95" w14:paraId="46B8DDD2" w14:textId="77777777" w:rsidTr="00BF3A95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BF3A9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BF3A95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1B56AAF7" w:rsidR="00A073B4" w:rsidRPr="00BF3A9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BF3A95">
            <w:rPr>
              <w:b/>
              <w:bCs/>
              <w:color w:val="808080" w:themeColor="background1" w:themeShade="80"/>
              <w:sz w:val="44"/>
              <w:szCs w:val="44"/>
            </w:rPr>
            <w:t>0</w:t>
          </w:r>
          <w:r w:rsidR="00FC3E00">
            <w:rPr>
              <w:b/>
              <w:bCs/>
              <w:color w:val="808080" w:themeColor="background1" w:themeShade="80"/>
              <w:sz w:val="44"/>
              <w:szCs w:val="44"/>
            </w:rPr>
            <w:t>6</w:t>
          </w:r>
        </w:p>
      </w:tc>
      <w:tc>
        <w:tcPr>
          <w:tcW w:w="5670" w:type="dxa"/>
          <w:vAlign w:val="center"/>
        </w:tcPr>
        <w:p w14:paraId="013A4142" w14:textId="32FF8957" w:rsidR="00A073B4" w:rsidRPr="00BF3A95" w:rsidRDefault="002D2F06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BF3A95">
            <w:rPr>
              <w:color w:val="808080" w:themeColor="background1" w:themeShade="80"/>
              <w:sz w:val="32"/>
              <w:szCs w:val="32"/>
            </w:rPr>
            <w:t>Handels- und Berufsregister</w:t>
          </w:r>
        </w:p>
      </w:tc>
      <w:tc>
        <w:tcPr>
          <w:tcW w:w="1977" w:type="dxa"/>
        </w:tcPr>
        <w:p w14:paraId="32E64384" w14:textId="2168C081" w:rsidR="00A073B4" w:rsidRPr="00BF3A95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BF3A95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059A95B8" w:rsidR="00A073B4" w:rsidRDefault="00A073B4" w:rsidP="00C26AA8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2126A9A651A146708443CCEA98B6494B"/>
              </w:placeholder>
            </w:sdtPr>
            <w:sdtEndPr/>
            <w:sdtContent>
              <w:r w:rsidR="00431B16" w:rsidRPr="00431B16">
                <w:rPr>
                  <w:color w:val="666F7A" w:themeColor="text2"/>
                </w:rPr>
                <w:t xml:space="preserve">: </w:t>
              </w:r>
              <w:sdt>
                <w:sdtPr>
                  <w:rPr>
                    <w:color w:val="666F7A" w:themeColor="text2"/>
                  </w:rPr>
                  <w:id w:val="135083721"/>
                  <w:placeholder>
                    <w:docPart w:val="B4202B9C4B1544C6820E2D5406067984"/>
                  </w:placeholder>
                </w:sdtPr>
                <w:sdtEndPr/>
                <w:sdtContent>
                  <w:r w:rsidR="00431B16" w:rsidRPr="00431B16">
                    <w:rPr>
                      <w:color w:val="666F7A" w:themeColor="text2"/>
                    </w:rPr>
                    <w:t>005/2026_1340-003_O_744_EiMi</w:t>
                  </w:r>
                </w:sdtContent>
              </w:sdt>
            </w:sdtContent>
          </w:sdt>
        </w:p>
      </w:tc>
      <w:tc>
        <w:tcPr>
          <w:tcW w:w="1977" w:type="dxa"/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9"/>
  </w:num>
  <w:num w:numId="7" w16cid:durableId="2134442403">
    <w:abstractNumId w:val="10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1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16268916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pLVNOlHqYcPriPp9jWPgz3I/d/BY+9cep5fuQvwxJtZwdRBFPNU9gYilBKoehUCflU1cYIyLi+8ROiT/a3Nl1A==" w:salt="ZYioelqe5jnTotD2GQpb6A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11C01"/>
    <w:rsid w:val="000235E2"/>
    <w:rsid w:val="00023E9C"/>
    <w:rsid w:val="00024E08"/>
    <w:rsid w:val="00062AE7"/>
    <w:rsid w:val="00090C53"/>
    <w:rsid w:val="00094F93"/>
    <w:rsid w:val="00095B93"/>
    <w:rsid w:val="000A00EF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A7597"/>
    <w:rsid w:val="002B1408"/>
    <w:rsid w:val="002C1A76"/>
    <w:rsid w:val="002C2B77"/>
    <w:rsid w:val="002C659D"/>
    <w:rsid w:val="002D2F06"/>
    <w:rsid w:val="002D5344"/>
    <w:rsid w:val="002D7B95"/>
    <w:rsid w:val="002E5C90"/>
    <w:rsid w:val="002F0F3D"/>
    <w:rsid w:val="00310F3F"/>
    <w:rsid w:val="00312848"/>
    <w:rsid w:val="00321EE7"/>
    <w:rsid w:val="0033216E"/>
    <w:rsid w:val="0033605B"/>
    <w:rsid w:val="003360E6"/>
    <w:rsid w:val="0036593C"/>
    <w:rsid w:val="00367C18"/>
    <w:rsid w:val="0038256E"/>
    <w:rsid w:val="003912D1"/>
    <w:rsid w:val="003969F8"/>
    <w:rsid w:val="003A164A"/>
    <w:rsid w:val="003A1F85"/>
    <w:rsid w:val="003A2429"/>
    <w:rsid w:val="003E5A47"/>
    <w:rsid w:val="003E71BC"/>
    <w:rsid w:val="004104D2"/>
    <w:rsid w:val="00417D72"/>
    <w:rsid w:val="00423D84"/>
    <w:rsid w:val="0042634B"/>
    <w:rsid w:val="004312AC"/>
    <w:rsid w:val="00431B16"/>
    <w:rsid w:val="004352F0"/>
    <w:rsid w:val="00437C29"/>
    <w:rsid w:val="004548D5"/>
    <w:rsid w:val="004679E9"/>
    <w:rsid w:val="00477177"/>
    <w:rsid w:val="00482467"/>
    <w:rsid w:val="00482AD9"/>
    <w:rsid w:val="00494E36"/>
    <w:rsid w:val="00495C8F"/>
    <w:rsid w:val="004A2983"/>
    <w:rsid w:val="004B610E"/>
    <w:rsid w:val="004D5218"/>
    <w:rsid w:val="004F7431"/>
    <w:rsid w:val="0050106A"/>
    <w:rsid w:val="0050248C"/>
    <w:rsid w:val="00515400"/>
    <w:rsid w:val="0053042E"/>
    <w:rsid w:val="00532769"/>
    <w:rsid w:val="00542F59"/>
    <w:rsid w:val="00544DA5"/>
    <w:rsid w:val="00546DC2"/>
    <w:rsid w:val="00567FCF"/>
    <w:rsid w:val="00573238"/>
    <w:rsid w:val="005736A4"/>
    <w:rsid w:val="00574620"/>
    <w:rsid w:val="00575796"/>
    <w:rsid w:val="00575886"/>
    <w:rsid w:val="00575AFC"/>
    <w:rsid w:val="00593364"/>
    <w:rsid w:val="00596EB1"/>
    <w:rsid w:val="005B3682"/>
    <w:rsid w:val="005C738D"/>
    <w:rsid w:val="005E6892"/>
    <w:rsid w:val="005F0554"/>
    <w:rsid w:val="00603134"/>
    <w:rsid w:val="00607A42"/>
    <w:rsid w:val="006107DC"/>
    <w:rsid w:val="00616900"/>
    <w:rsid w:val="00621555"/>
    <w:rsid w:val="006327CD"/>
    <w:rsid w:val="00647F29"/>
    <w:rsid w:val="006649CC"/>
    <w:rsid w:val="006673EB"/>
    <w:rsid w:val="00670AB1"/>
    <w:rsid w:val="00671DB6"/>
    <w:rsid w:val="00673125"/>
    <w:rsid w:val="00682943"/>
    <w:rsid w:val="00685C92"/>
    <w:rsid w:val="006904B5"/>
    <w:rsid w:val="006A71AF"/>
    <w:rsid w:val="006C300A"/>
    <w:rsid w:val="006D1292"/>
    <w:rsid w:val="006D4EA3"/>
    <w:rsid w:val="00702ADC"/>
    <w:rsid w:val="007049CB"/>
    <w:rsid w:val="00704F9A"/>
    <w:rsid w:val="0070513A"/>
    <w:rsid w:val="007151C4"/>
    <w:rsid w:val="007159C1"/>
    <w:rsid w:val="00731199"/>
    <w:rsid w:val="0073239E"/>
    <w:rsid w:val="00736BE1"/>
    <w:rsid w:val="007564A3"/>
    <w:rsid w:val="00760C81"/>
    <w:rsid w:val="007651F5"/>
    <w:rsid w:val="007811E4"/>
    <w:rsid w:val="00797C08"/>
    <w:rsid w:val="007A60B2"/>
    <w:rsid w:val="007B2ACF"/>
    <w:rsid w:val="007C5C25"/>
    <w:rsid w:val="007D26BA"/>
    <w:rsid w:val="007D3D75"/>
    <w:rsid w:val="007F141C"/>
    <w:rsid w:val="0084231A"/>
    <w:rsid w:val="00885625"/>
    <w:rsid w:val="00893F7D"/>
    <w:rsid w:val="008A07D7"/>
    <w:rsid w:val="008B1AFF"/>
    <w:rsid w:val="008B4442"/>
    <w:rsid w:val="008C289A"/>
    <w:rsid w:val="008E1004"/>
    <w:rsid w:val="008E3F0B"/>
    <w:rsid w:val="008E7B2B"/>
    <w:rsid w:val="0091561A"/>
    <w:rsid w:val="009227E8"/>
    <w:rsid w:val="00937B18"/>
    <w:rsid w:val="009573CF"/>
    <w:rsid w:val="00961F1B"/>
    <w:rsid w:val="009853CE"/>
    <w:rsid w:val="00995D9B"/>
    <w:rsid w:val="00997681"/>
    <w:rsid w:val="00997A8C"/>
    <w:rsid w:val="009A06DF"/>
    <w:rsid w:val="009A093B"/>
    <w:rsid w:val="009B7B06"/>
    <w:rsid w:val="009C1579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124C"/>
    <w:rsid w:val="00A74C9E"/>
    <w:rsid w:val="00A76CAE"/>
    <w:rsid w:val="00AA098A"/>
    <w:rsid w:val="00AA19D0"/>
    <w:rsid w:val="00AC32EB"/>
    <w:rsid w:val="00AD7C72"/>
    <w:rsid w:val="00AE238A"/>
    <w:rsid w:val="00AE7B02"/>
    <w:rsid w:val="00AF2789"/>
    <w:rsid w:val="00B12A7A"/>
    <w:rsid w:val="00B14E15"/>
    <w:rsid w:val="00B1652C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90D85"/>
    <w:rsid w:val="00BA148D"/>
    <w:rsid w:val="00BA5C60"/>
    <w:rsid w:val="00BB030D"/>
    <w:rsid w:val="00BB4924"/>
    <w:rsid w:val="00BD05F3"/>
    <w:rsid w:val="00BE0648"/>
    <w:rsid w:val="00BF3A95"/>
    <w:rsid w:val="00BF5467"/>
    <w:rsid w:val="00BF7A0C"/>
    <w:rsid w:val="00C26AA8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A1440"/>
    <w:rsid w:val="00CB1127"/>
    <w:rsid w:val="00CB4E8A"/>
    <w:rsid w:val="00CE6FE6"/>
    <w:rsid w:val="00D02ED8"/>
    <w:rsid w:val="00D22A94"/>
    <w:rsid w:val="00D25A81"/>
    <w:rsid w:val="00D44F40"/>
    <w:rsid w:val="00D4557F"/>
    <w:rsid w:val="00D52031"/>
    <w:rsid w:val="00D54582"/>
    <w:rsid w:val="00D54952"/>
    <w:rsid w:val="00D64D50"/>
    <w:rsid w:val="00D74AA6"/>
    <w:rsid w:val="00D7796C"/>
    <w:rsid w:val="00DA0DCA"/>
    <w:rsid w:val="00DA1E8F"/>
    <w:rsid w:val="00DB1674"/>
    <w:rsid w:val="00DC0E1F"/>
    <w:rsid w:val="00DC53A9"/>
    <w:rsid w:val="00DD69B4"/>
    <w:rsid w:val="00E0266C"/>
    <w:rsid w:val="00E47B5E"/>
    <w:rsid w:val="00E63686"/>
    <w:rsid w:val="00E87E64"/>
    <w:rsid w:val="00EB1359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0D83"/>
    <w:rsid w:val="00F54BCC"/>
    <w:rsid w:val="00F5569F"/>
    <w:rsid w:val="00F62FFE"/>
    <w:rsid w:val="00F71828"/>
    <w:rsid w:val="00F732A1"/>
    <w:rsid w:val="00F861B7"/>
    <w:rsid w:val="00FB4070"/>
    <w:rsid w:val="00FC3E0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7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3E40CEF2EA45BEA2C6E61D11D621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2DD511-A7AA-49FF-94D7-2A215FE6BF9C}"/>
      </w:docPartPr>
      <w:docPartBody>
        <w:p w:rsidR="007270CC" w:rsidRDefault="002378A9" w:rsidP="002378A9">
          <w:pPr>
            <w:pStyle w:val="603E40CEF2EA45BEA2C6E61D11D62101"/>
          </w:pPr>
          <w:r w:rsidRPr="00DD5C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26A9A651A146708443CCEA98B64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0F86B5-B5D4-47D5-A1AB-5098C038F9B6}"/>
      </w:docPartPr>
      <w:docPartBody>
        <w:p w:rsidR="009F062F" w:rsidRDefault="009F062F" w:rsidP="009F062F">
          <w:pPr>
            <w:pStyle w:val="2126A9A651A146708443CCEA98B6494B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202B9C4B1544C6820E2D54060679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A8E77-02EC-4318-8033-F6A79331B18A}"/>
      </w:docPartPr>
      <w:docPartBody>
        <w:p w:rsidR="00B30A70" w:rsidRDefault="000D3436" w:rsidP="000D3436">
          <w:pPr>
            <w:pStyle w:val="B4202B9C4B1544C6820E2D540606798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0D3436"/>
    <w:rsid w:val="00121146"/>
    <w:rsid w:val="00122251"/>
    <w:rsid w:val="00225DAB"/>
    <w:rsid w:val="002378A9"/>
    <w:rsid w:val="00312848"/>
    <w:rsid w:val="003A2429"/>
    <w:rsid w:val="004216F2"/>
    <w:rsid w:val="004267E0"/>
    <w:rsid w:val="00445F84"/>
    <w:rsid w:val="004479E8"/>
    <w:rsid w:val="00482AD9"/>
    <w:rsid w:val="005010EF"/>
    <w:rsid w:val="005428CA"/>
    <w:rsid w:val="005832DA"/>
    <w:rsid w:val="0058433C"/>
    <w:rsid w:val="00645A1A"/>
    <w:rsid w:val="00667E24"/>
    <w:rsid w:val="006C300A"/>
    <w:rsid w:val="00702ADC"/>
    <w:rsid w:val="007270CC"/>
    <w:rsid w:val="00736BE1"/>
    <w:rsid w:val="00741B73"/>
    <w:rsid w:val="00743CEF"/>
    <w:rsid w:val="007A60B2"/>
    <w:rsid w:val="009B7B06"/>
    <w:rsid w:val="009F062F"/>
    <w:rsid w:val="00A24715"/>
    <w:rsid w:val="00AA7B47"/>
    <w:rsid w:val="00AB1F78"/>
    <w:rsid w:val="00B30A70"/>
    <w:rsid w:val="00C92A4C"/>
    <w:rsid w:val="00CE6FE6"/>
    <w:rsid w:val="00D23C1D"/>
    <w:rsid w:val="00D44F40"/>
    <w:rsid w:val="00D54952"/>
    <w:rsid w:val="00DA04DA"/>
    <w:rsid w:val="00F15BD2"/>
    <w:rsid w:val="00F50D83"/>
    <w:rsid w:val="00F62FFE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D3436"/>
  </w:style>
  <w:style w:type="paragraph" w:customStyle="1" w:styleId="603E40CEF2EA45BEA2C6E61D11D62101">
    <w:name w:val="603E40CEF2EA45BEA2C6E61D11D62101"/>
    <w:rsid w:val="002378A9"/>
    <w:rPr>
      <w:kern w:val="2"/>
      <w14:ligatures w14:val="standardContextual"/>
    </w:rPr>
  </w:style>
  <w:style w:type="paragraph" w:customStyle="1" w:styleId="2126A9A651A146708443CCEA98B6494B">
    <w:name w:val="2126A9A651A146708443CCEA98B6494B"/>
    <w:rsid w:val="009F062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202B9C4B1544C6820E2D5406067984">
    <w:name w:val="B4202B9C4B1544C6820E2D5406067984"/>
    <w:rsid w:val="000D343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SO999929 xmlns="http://www.datev.de/BSOffice/999929">4bb93968-ba16-4845-ae53-5d6925dc4d26</BSO999929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99611-7F84-45D4-A9B9-F737587A8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AEFCFC-0E20-4F3D-A576-41DB2B8682F0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5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1</Pages>
  <Words>145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12</cp:revision>
  <cp:lastPrinted>2023-01-23T14:03:00Z</cp:lastPrinted>
  <dcterms:created xsi:type="dcterms:W3CDTF">2026-04-27T07:09:00Z</dcterms:created>
  <dcterms:modified xsi:type="dcterms:W3CDTF">2026-07-29T14:34:00Z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